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EE97B" w14:textId="77777777" w:rsidR="004B49BB" w:rsidRDefault="004B49BB" w:rsidP="004B49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DYNELEY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02FFFF5" w14:textId="77777777" w:rsidR="004B49BB" w:rsidRDefault="004B49BB" w:rsidP="004B49BB">
      <w:pPr>
        <w:rPr>
          <w:rFonts w:ascii="Times New Roman" w:hAnsi="Times New Roman" w:cs="Times New Roman"/>
        </w:rPr>
      </w:pPr>
    </w:p>
    <w:p w14:paraId="0C7B1F8A" w14:textId="77777777" w:rsidR="004B49BB" w:rsidRDefault="004B49BB" w:rsidP="004B49BB">
      <w:pPr>
        <w:rPr>
          <w:rFonts w:ascii="Times New Roman" w:hAnsi="Times New Roman" w:cs="Times New Roman"/>
        </w:rPr>
      </w:pPr>
    </w:p>
    <w:p w14:paraId="6A75BA30" w14:textId="77777777" w:rsidR="004B49BB" w:rsidRDefault="004B49BB" w:rsidP="004B49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upsetting a four-wheeled cart or carriage</w:t>
      </w:r>
    </w:p>
    <w:p w14:paraId="4174A119" w14:textId="77777777" w:rsidR="004B49BB" w:rsidRDefault="004B49BB" w:rsidP="004B49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John </w:t>
      </w:r>
      <w:proofErr w:type="spellStart"/>
      <w:r>
        <w:rPr>
          <w:rFonts w:ascii="Times New Roman" w:hAnsi="Times New Roman" w:cs="Times New Roman"/>
        </w:rPr>
        <w:t>Hathwulf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Chalton</w:t>
      </w:r>
      <w:proofErr w:type="spellEnd"/>
      <w:r>
        <w:rPr>
          <w:rFonts w:ascii="Times New Roman" w:hAnsi="Times New Roman" w:cs="Times New Roman"/>
        </w:rPr>
        <w:t xml:space="preserve">, Hampshire(q.v.), Thomas </w:t>
      </w:r>
      <w:proofErr w:type="spellStart"/>
      <w:r>
        <w:rPr>
          <w:rFonts w:ascii="Times New Roman" w:hAnsi="Times New Roman" w:cs="Times New Roman"/>
        </w:rPr>
        <w:t>Nutkyn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325517DF" w14:textId="77777777" w:rsidR="004B49BB" w:rsidRDefault="004B49BB" w:rsidP="004B49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Andover(q.v.) and Richard </w:t>
      </w:r>
      <w:proofErr w:type="spellStart"/>
      <w:r>
        <w:rPr>
          <w:rFonts w:ascii="Times New Roman" w:hAnsi="Times New Roman" w:cs="Times New Roman"/>
        </w:rPr>
        <w:t>Bouge</w:t>
      </w:r>
      <w:proofErr w:type="spellEnd"/>
      <w:r>
        <w:rPr>
          <w:rFonts w:ascii="Times New Roman" w:hAnsi="Times New Roman" w:cs="Times New Roman"/>
        </w:rPr>
        <w:t>(q.v.).</w:t>
      </w:r>
    </w:p>
    <w:p w14:paraId="05818D0C" w14:textId="4D9D07FF" w:rsidR="004B49BB" w:rsidRDefault="004B49BB" w:rsidP="004B49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B13AB61" w14:textId="77777777" w:rsidR="00720956" w:rsidRDefault="00720956" w:rsidP="007209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Philip Lowes(q.v.) and John Williams(q.v.) brought a plaint of common </w:t>
      </w:r>
    </w:p>
    <w:p w14:paraId="2CA26AA0" w14:textId="77777777" w:rsidR="00720956" w:rsidRDefault="00720956" w:rsidP="007209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recovery against him.</w:t>
      </w:r>
    </w:p>
    <w:p w14:paraId="1C48ACA3" w14:textId="6DE1536A" w:rsidR="00720956" w:rsidRDefault="00720956" w:rsidP="007209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60CC054" w14:textId="77777777" w:rsidR="004B49BB" w:rsidRDefault="004B49BB" w:rsidP="004B49BB">
      <w:pPr>
        <w:rPr>
          <w:rFonts w:ascii="Times New Roman" w:hAnsi="Times New Roman" w:cs="Times New Roman"/>
        </w:rPr>
      </w:pPr>
    </w:p>
    <w:p w14:paraId="423B2E7B" w14:textId="77777777" w:rsidR="004B49BB" w:rsidRDefault="004B49BB" w:rsidP="004B49BB">
      <w:pPr>
        <w:rPr>
          <w:rFonts w:ascii="Times New Roman" w:hAnsi="Times New Roman" w:cs="Times New Roman"/>
        </w:rPr>
      </w:pPr>
    </w:p>
    <w:p w14:paraId="737307F6" w14:textId="052F3A9C" w:rsidR="004B49BB" w:rsidRDefault="004B49BB" w:rsidP="004B49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September 2017</w:t>
      </w:r>
    </w:p>
    <w:p w14:paraId="7FE823AC" w14:textId="343A35EC" w:rsidR="00720956" w:rsidRDefault="00720956" w:rsidP="004B49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January 2019</w:t>
      </w:r>
      <w:bookmarkStart w:id="0" w:name="_GoBack"/>
      <w:bookmarkEnd w:id="0"/>
    </w:p>
    <w:p w14:paraId="1F055C0F" w14:textId="77777777" w:rsidR="006B2F86" w:rsidRPr="00E71FC3" w:rsidRDefault="00720956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F56CA" w14:textId="77777777" w:rsidR="004B49BB" w:rsidRDefault="004B49BB" w:rsidP="00E71FC3">
      <w:r>
        <w:separator/>
      </w:r>
    </w:p>
  </w:endnote>
  <w:endnote w:type="continuationSeparator" w:id="0">
    <w:p w14:paraId="446D0160" w14:textId="77777777" w:rsidR="004B49BB" w:rsidRDefault="004B49B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C643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9704F" w14:textId="77777777" w:rsidR="004B49BB" w:rsidRDefault="004B49BB" w:rsidP="00E71FC3">
      <w:r>
        <w:separator/>
      </w:r>
    </w:p>
  </w:footnote>
  <w:footnote w:type="continuationSeparator" w:id="0">
    <w:p w14:paraId="0C880498" w14:textId="77777777" w:rsidR="004B49BB" w:rsidRDefault="004B49B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BB"/>
    <w:rsid w:val="001A7C09"/>
    <w:rsid w:val="004B49BB"/>
    <w:rsid w:val="00577BD5"/>
    <w:rsid w:val="00656CBA"/>
    <w:rsid w:val="006A1F77"/>
    <w:rsid w:val="00720956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C91AB"/>
  <w15:chartTrackingRefBased/>
  <w15:docId w15:val="{F5B2D0AF-6E0D-4C16-9DF6-ABA61C534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9B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B49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2017-10-01T15:57:00Z</dcterms:created>
  <dcterms:modified xsi:type="dcterms:W3CDTF">2019-01-22T09:36:00Z</dcterms:modified>
</cp:coreProperties>
</file>